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19DF9A" w14:textId="77777777" w:rsidR="00E736F4" w:rsidRPr="00481886" w:rsidRDefault="00E736F4" w:rsidP="00E736F4">
      <w:pPr>
        <w:rPr>
          <w:rFonts w:ascii="NMText" w:hAnsi="NMText"/>
        </w:rPr>
      </w:pPr>
      <w:bookmarkStart w:id="0" w:name="_Hlk191287159"/>
      <w:r w:rsidRPr="00481886">
        <w:rPr>
          <w:rFonts w:ascii="NMText" w:hAnsi="NMText"/>
        </w:rPr>
        <w:t>Musterfirma</w:t>
      </w:r>
    </w:p>
    <w:p w14:paraId="67A3EB50" w14:textId="77777777" w:rsidR="00E736F4" w:rsidRPr="00481886" w:rsidRDefault="00E736F4" w:rsidP="00E736F4">
      <w:pPr>
        <w:rPr>
          <w:rFonts w:ascii="NMText" w:hAnsi="NMText"/>
        </w:rPr>
      </w:pPr>
      <w:r w:rsidRPr="00481886">
        <w:rPr>
          <w:rFonts w:ascii="NMText" w:hAnsi="NMText"/>
        </w:rPr>
        <w:t>Herrn Max Mustermann</w:t>
      </w:r>
    </w:p>
    <w:p w14:paraId="16874A23" w14:textId="77777777" w:rsidR="00E736F4" w:rsidRPr="00481886" w:rsidRDefault="00E736F4" w:rsidP="00E736F4">
      <w:pPr>
        <w:rPr>
          <w:rFonts w:ascii="NMText" w:hAnsi="NMText"/>
        </w:rPr>
      </w:pPr>
      <w:r w:rsidRPr="00481886">
        <w:rPr>
          <w:rFonts w:ascii="NMText" w:hAnsi="NMText"/>
        </w:rPr>
        <w:t>Musterstraße 1</w:t>
      </w:r>
    </w:p>
    <w:p w14:paraId="5F33CDAC" w14:textId="77777777" w:rsidR="00E736F4" w:rsidRPr="00481886" w:rsidRDefault="00E736F4" w:rsidP="00E736F4">
      <w:pPr>
        <w:rPr>
          <w:rFonts w:ascii="NMText" w:hAnsi="NMText"/>
        </w:rPr>
      </w:pPr>
      <w:r w:rsidRPr="00481886">
        <w:rPr>
          <w:rFonts w:ascii="NMText" w:hAnsi="NMText"/>
        </w:rPr>
        <w:t>08150 Musterstadt</w:t>
      </w:r>
      <w:r w:rsidRPr="00481886">
        <w:rPr>
          <w:rFonts w:ascii="NMText" w:hAnsi="NMText"/>
        </w:rPr>
        <w:tab/>
      </w:r>
    </w:p>
    <w:p w14:paraId="616618B9" w14:textId="77777777" w:rsidR="00E736F4" w:rsidRPr="00481886" w:rsidRDefault="00E736F4" w:rsidP="00E736F4">
      <w:pPr>
        <w:rPr>
          <w:rFonts w:ascii="NMText" w:hAnsi="NMText" w:cs="Arial"/>
          <w:i/>
          <w:iCs/>
          <w:sz w:val="22"/>
          <w:szCs w:val="22"/>
          <w:highlight w:val="yellow"/>
        </w:rPr>
      </w:pPr>
    </w:p>
    <w:p w14:paraId="24CF57DC" w14:textId="77777777" w:rsidR="00E736F4" w:rsidRPr="00481886" w:rsidRDefault="00E736F4" w:rsidP="00E736F4">
      <w:pPr>
        <w:rPr>
          <w:rFonts w:ascii="NMText" w:hAnsi="NMText" w:cs="Arial"/>
          <w:i/>
          <w:iCs/>
          <w:sz w:val="22"/>
          <w:szCs w:val="22"/>
          <w:highlight w:val="yellow"/>
        </w:rPr>
      </w:pPr>
    </w:p>
    <w:p w14:paraId="416A66EB" w14:textId="77777777" w:rsidR="00E736F4" w:rsidRPr="00481886" w:rsidRDefault="00E736F4" w:rsidP="00E736F4">
      <w:pPr>
        <w:rPr>
          <w:rFonts w:ascii="NMText" w:hAnsi="NMText" w:cs="Arial"/>
          <w:i/>
          <w:iCs/>
          <w:sz w:val="22"/>
          <w:szCs w:val="22"/>
          <w:highlight w:val="yellow"/>
        </w:rPr>
      </w:pPr>
    </w:p>
    <w:p w14:paraId="29FB109A" w14:textId="77777777" w:rsidR="00E736F4" w:rsidRPr="00481886" w:rsidRDefault="00E736F4" w:rsidP="00E736F4">
      <w:pPr>
        <w:rPr>
          <w:rFonts w:ascii="NMText" w:hAnsi="NMText" w:cs="Arial"/>
          <w:i/>
          <w:iCs/>
          <w:sz w:val="22"/>
          <w:szCs w:val="22"/>
          <w:highlight w:val="yellow"/>
        </w:rPr>
      </w:pPr>
    </w:p>
    <w:p w14:paraId="1FB8A583" w14:textId="77777777" w:rsidR="00E736F4" w:rsidRPr="00481886" w:rsidRDefault="00E736F4" w:rsidP="00E736F4">
      <w:pPr>
        <w:rPr>
          <w:rFonts w:ascii="NMText" w:hAnsi="NMText" w:cs="Arial"/>
          <w:i/>
          <w:iCs/>
          <w:sz w:val="22"/>
          <w:szCs w:val="22"/>
          <w:highlight w:val="yellow"/>
        </w:rPr>
      </w:pPr>
    </w:p>
    <w:p w14:paraId="09B24399" w14:textId="77777777" w:rsidR="00E736F4" w:rsidRPr="00481886" w:rsidRDefault="00E736F4" w:rsidP="00E736F4">
      <w:pPr>
        <w:rPr>
          <w:rFonts w:ascii="NMText" w:hAnsi="NMText" w:cs="Arial"/>
          <w:i/>
          <w:iCs/>
          <w:sz w:val="22"/>
          <w:szCs w:val="22"/>
          <w:highlight w:val="yellow"/>
        </w:rPr>
      </w:pPr>
    </w:p>
    <w:p w14:paraId="16D7F01E" w14:textId="77777777" w:rsidR="00E736F4" w:rsidRDefault="00E736F4" w:rsidP="00E736F4">
      <w:pPr>
        <w:rPr>
          <w:rFonts w:ascii="NMText" w:hAnsi="NMText" w:cs="Arial"/>
          <w:i/>
          <w:iCs/>
          <w:sz w:val="22"/>
          <w:szCs w:val="22"/>
        </w:rPr>
      </w:pPr>
      <w:r w:rsidRPr="00481886">
        <w:rPr>
          <w:rFonts w:ascii="NMText" w:hAnsi="NMText" w:cs="Arial"/>
          <w:i/>
          <w:iCs/>
          <w:sz w:val="22"/>
          <w:szCs w:val="22"/>
          <w:highlight w:val="yellow"/>
        </w:rPr>
        <w:t>ANREDE</w:t>
      </w:r>
      <w:r w:rsidRPr="00481886">
        <w:rPr>
          <w:rFonts w:ascii="NMText" w:hAnsi="NMText" w:cs="Arial"/>
          <w:i/>
          <w:iCs/>
          <w:sz w:val="22"/>
          <w:szCs w:val="22"/>
        </w:rPr>
        <w:t xml:space="preserve"> ,</w:t>
      </w:r>
    </w:p>
    <w:p w14:paraId="752376D4" w14:textId="77777777" w:rsidR="00E736F4" w:rsidRPr="000F2526" w:rsidRDefault="00E736F4" w:rsidP="00E736F4">
      <w:pPr>
        <w:rPr>
          <w:rFonts w:ascii="NMText" w:hAnsi="NMText" w:cs="Arial"/>
          <w:i/>
          <w:iCs/>
          <w:sz w:val="22"/>
          <w:szCs w:val="22"/>
        </w:rPr>
      </w:pPr>
    </w:p>
    <w:p w14:paraId="4D085D2B" w14:textId="6A60F2FA" w:rsidR="00AC353D" w:rsidRPr="006A4659" w:rsidRDefault="00AC353D" w:rsidP="00E736F4">
      <w:pPr>
        <w:rPr>
          <w:rFonts w:ascii="NMText" w:hAnsi="NMText" w:cs="Arial"/>
          <w:b/>
          <w:bCs/>
          <w:sz w:val="22"/>
          <w:szCs w:val="22"/>
        </w:rPr>
      </w:pPr>
      <w:r>
        <w:rPr>
          <w:rFonts w:ascii="NMText" w:hAnsi="NMText" w:cs="Arial"/>
          <w:sz w:val="22"/>
          <w:szCs w:val="22"/>
        </w:rPr>
        <w:t xml:space="preserve">Sie sind eingeladen! Zum internationalen Treffpunkt der Medizintechnikhersteller – der </w:t>
      </w:r>
      <w:proofErr w:type="spellStart"/>
      <w:r w:rsidRPr="00AC353D">
        <w:rPr>
          <w:rFonts w:ascii="NMText" w:hAnsi="NMText" w:cs="Arial"/>
          <w:b/>
          <w:bCs/>
          <w:sz w:val="22"/>
          <w:szCs w:val="22"/>
        </w:rPr>
        <w:t>MedtecLIVE</w:t>
      </w:r>
      <w:proofErr w:type="spellEnd"/>
      <w:r>
        <w:rPr>
          <w:rFonts w:ascii="NMText" w:hAnsi="NMText" w:cs="Arial"/>
          <w:sz w:val="22"/>
          <w:szCs w:val="22"/>
        </w:rPr>
        <w:t xml:space="preserve"> vom </w:t>
      </w:r>
      <w:r w:rsidR="006A4659" w:rsidRPr="006A4659">
        <w:rPr>
          <w:rFonts w:ascii="NMText" w:hAnsi="NMText" w:cs="Arial"/>
          <w:b/>
          <w:bCs/>
          <w:sz w:val="22"/>
          <w:szCs w:val="22"/>
        </w:rPr>
        <w:t>0</w:t>
      </w:r>
      <w:r w:rsidRPr="006A4659">
        <w:rPr>
          <w:rFonts w:ascii="NMText" w:hAnsi="NMText" w:cs="Arial"/>
          <w:b/>
          <w:bCs/>
          <w:sz w:val="22"/>
          <w:szCs w:val="22"/>
        </w:rPr>
        <w:t>5.</w:t>
      </w:r>
      <w:r w:rsidR="006A4659" w:rsidRPr="006A4659">
        <w:rPr>
          <w:rFonts w:ascii="NMText" w:hAnsi="NMText" w:cs="Arial"/>
          <w:b/>
          <w:bCs/>
          <w:sz w:val="22"/>
          <w:szCs w:val="22"/>
        </w:rPr>
        <w:t>–0</w:t>
      </w:r>
      <w:r w:rsidRPr="006A4659">
        <w:rPr>
          <w:rFonts w:ascii="NMText" w:hAnsi="NMText" w:cs="Arial"/>
          <w:b/>
          <w:bCs/>
          <w:sz w:val="22"/>
          <w:szCs w:val="22"/>
        </w:rPr>
        <w:t>7.05.2026</w:t>
      </w:r>
      <w:r w:rsidRPr="00E736F4">
        <w:rPr>
          <w:rFonts w:ascii="NMText" w:hAnsi="NMText" w:cs="Arial"/>
          <w:sz w:val="22"/>
          <w:szCs w:val="22"/>
        </w:rPr>
        <w:t xml:space="preserve"> in </w:t>
      </w:r>
      <w:r w:rsidRPr="00AC353D">
        <w:rPr>
          <w:rFonts w:ascii="NMText" w:hAnsi="NMText" w:cs="Arial"/>
          <w:b/>
          <w:bCs/>
          <w:sz w:val="22"/>
          <w:szCs w:val="22"/>
        </w:rPr>
        <w:t>Stuttgart</w:t>
      </w:r>
      <w:r>
        <w:rPr>
          <w:rFonts w:ascii="NMText" w:hAnsi="NMText" w:cs="Arial"/>
          <w:sz w:val="22"/>
          <w:szCs w:val="22"/>
        </w:rPr>
        <w:t xml:space="preserve">. </w:t>
      </w:r>
    </w:p>
    <w:p w14:paraId="5B5CCEF1" w14:textId="77777777" w:rsidR="00AC353D" w:rsidRDefault="00AC353D" w:rsidP="00E736F4">
      <w:pPr>
        <w:rPr>
          <w:rFonts w:ascii="NMText" w:hAnsi="NMText" w:cs="Arial"/>
          <w:sz w:val="22"/>
          <w:szCs w:val="22"/>
        </w:rPr>
      </w:pPr>
    </w:p>
    <w:p w14:paraId="56CB4AE6" w14:textId="24566119" w:rsidR="007F2D15" w:rsidRDefault="00AC353D" w:rsidP="00E736F4">
      <w:pPr>
        <w:rPr>
          <w:rFonts w:ascii="NMText" w:hAnsi="NMText" w:cs="Arial"/>
          <w:sz w:val="22"/>
          <w:szCs w:val="22"/>
        </w:rPr>
      </w:pPr>
      <w:r w:rsidRPr="00E736F4">
        <w:rPr>
          <w:rFonts w:ascii="NMText" w:hAnsi="NMText" w:cs="Arial"/>
          <w:sz w:val="22"/>
          <w:szCs w:val="22"/>
        </w:rPr>
        <w:t xml:space="preserve">Auf der </w:t>
      </w:r>
      <w:r w:rsidRPr="007F2D15">
        <w:rPr>
          <w:rFonts w:ascii="NMText" w:hAnsi="NMText" w:cs="Arial"/>
          <w:sz w:val="22"/>
          <w:szCs w:val="22"/>
        </w:rPr>
        <w:t>Medizintechnik-Messe</w:t>
      </w:r>
      <w:r w:rsidRPr="00E736F4">
        <w:rPr>
          <w:rFonts w:ascii="NMText" w:hAnsi="NMText" w:cs="Arial"/>
          <w:sz w:val="22"/>
          <w:szCs w:val="22"/>
        </w:rPr>
        <w:t xml:space="preserve"> treffen sich lösungsorientierte Zukunftsdenker, die innovative Prozesse in der Herstellung von </w:t>
      </w:r>
      <w:r w:rsidRPr="007F2D15">
        <w:rPr>
          <w:rFonts w:ascii="NMText" w:hAnsi="NMText" w:cs="Arial"/>
          <w:b/>
          <w:bCs/>
          <w:sz w:val="22"/>
          <w:szCs w:val="22"/>
        </w:rPr>
        <w:t>neu</w:t>
      </w:r>
      <w:r w:rsidR="006A4659">
        <w:rPr>
          <w:rFonts w:ascii="NMText" w:hAnsi="NMText" w:cs="Arial"/>
          <w:b/>
          <w:bCs/>
          <w:sz w:val="22"/>
          <w:szCs w:val="22"/>
        </w:rPr>
        <w:t>e</w:t>
      </w:r>
      <w:r w:rsidRPr="007F2D15">
        <w:rPr>
          <w:rFonts w:ascii="NMText" w:hAnsi="NMText" w:cs="Arial"/>
          <w:b/>
          <w:bCs/>
          <w:sz w:val="22"/>
          <w:szCs w:val="22"/>
        </w:rPr>
        <w:t>ster Medizin-Technologie</w:t>
      </w:r>
      <w:r w:rsidRPr="00E736F4">
        <w:rPr>
          <w:rFonts w:ascii="NMText" w:hAnsi="NMText" w:cs="Arial"/>
          <w:sz w:val="22"/>
          <w:szCs w:val="22"/>
        </w:rPr>
        <w:t xml:space="preserve"> ausstellen. Hierbei steh</w:t>
      </w:r>
      <w:r>
        <w:rPr>
          <w:rFonts w:ascii="NMText" w:hAnsi="NMText" w:cs="Arial"/>
          <w:sz w:val="22"/>
          <w:szCs w:val="22"/>
        </w:rPr>
        <w:t>en</w:t>
      </w:r>
      <w:r w:rsidRPr="00E736F4">
        <w:rPr>
          <w:rFonts w:ascii="NMText" w:hAnsi="NMText" w:cs="Arial"/>
          <w:sz w:val="22"/>
          <w:szCs w:val="22"/>
        </w:rPr>
        <w:t xml:space="preserve"> neben aktuellen Prozessen, Komponenten, Materialien und Dienstleistungen aus der </w:t>
      </w:r>
      <w:r w:rsidRPr="007F2D15">
        <w:rPr>
          <w:rFonts w:ascii="NMText" w:hAnsi="NMText" w:cs="Arial"/>
          <w:sz w:val="22"/>
          <w:szCs w:val="22"/>
        </w:rPr>
        <w:t>gesamten Wertschöpfungskette</w:t>
      </w:r>
      <w:r w:rsidRPr="00E736F4">
        <w:rPr>
          <w:rFonts w:ascii="NMText" w:hAnsi="NMText" w:cs="Arial"/>
          <w:sz w:val="22"/>
          <w:szCs w:val="22"/>
        </w:rPr>
        <w:t xml:space="preserve"> das </w:t>
      </w:r>
      <w:r w:rsidRPr="007F2D15">
        <w:rPr>
          <w:rFonts w:ascii="NMText" w:hAnsi="NMText" w:cs="Arial"/>
          <w:b/>
          <w:bCs/>
          <w:sz w:val="22"/>
          <w:szCs w:val="22"/>
        </w:rPr>
        <w:t>persönliche Networking</w:t>
      </w:r>
      <w:r w:rsidRPr="00E736F4">
        <w:rPr>
          <w:rFonts w:ascii="NMText" w:hAnsi="NMText" w:cs="Arial"/>
          <w:sz w:val="22"/>
          <w:szCs w:val="22"/>
        </w:rPr>
        <w:t xml:space="preserve"> im Vordergrund.</w:t>
      </w:r>
      <w:r>
        <w:rPr>
          <w:rFonts w:ascii="NMText" w:hAnsi="NMText" w:cs="Arial"/>
          <w:sz w:val="22"/>
          <w:szCs w:val="22"/>
        </w:rPr>
        <w:t xml:space="preserve"> </w:t>
      </w:r>
    </w:p>
    <w:p w14:paraId="74912457" w14:textId="77777777" w:rsidR="007F2D15" w:rsidRDefault="007F2D15" w:rsidP="00E736F4">
      <w:pPr>
        <w:rPr>
          <w:rFonts w:ascii="NMText" w:hAnsi="NMText" w:cs="Arial"/>
          <w:sz w:val="22"/>
          <w:szCs w:val="22"/>
        </w:rPr>
      </w:pPr>
    </w:p>
    <w:p w14:paraId="5E3D8EC6" w14:textId="0B1A4BA2" w:rsidR="00E736F4" w:rsidRDefault="00B47150" w:rsidP="00E736F4">
      <w:pPr>
        <w:rPr>
          <w:rFonts w:ascii="NMText" w:hAnsi="NMText" w:cs="Arial"/>
          <w:sz w:val="22"/>
          <w:szCs w:val="22"/>
        </w:rPr>
      </w:pPr>
      <w:r>
        <w:rPr>
          <w:rFonts w:ascii="NMText" w:hAnsi="NMText" w:cs="Arial"/>
          <w:sz w:val="22"/>
          <w:szCs w:val="22"/>
        </w:rPr>
        <w:t>Es</w:t>
      </w:r>
      <w:r w:rsidR="00AC353D">
        <w:rPr>
          <w:rFonts w:ascii="NMText" w:hAnsi="NMText" w:cs="Arial"/>
          <w:sz w:val="22"/>
          <w:szCs w:val="22"/>
        </w:rPr>
        <w:t xml:space="preserve"> </w:t>
      </w:r>
      <w:r w:rsidR="00E736F4" w:rsidRPr="00E736F4">
        <w:rPr>
          <w:rFonts w:ascii="NMText" w:hAnsi="NMText" w:cs="Arial"/>
          <w:sz w:val="22"/>
          <w:szCs w:val="22"/>
        </w:rPr>
        <w:t xml:space="preserve">begegnet sich das </w:t>
      </w:r>
      <w:r w:rsidR="00E736F4" w:rsidRPr="00AC353D">
        <w:rPr>
          <w:rFonts w:ascii="NMText" w:hAnsi="NMText" w:cs="Arial"/>
          <w:b/>
          <w:bCs/>
          <w:sz w:val="22"/>
          <w:szCs w:val="22"/>
        </w:rPr>
        <w:t>geballte Medizintechnik Know-how</w:t>
      </w:r>
      <w:r w:rsidR="00E736F4" w:rsidRPr="00E736F4">
        <w:rPr>
          <w:rFonts w:ascii="NMText" w:hAnsi="NMText" w:cs="Arial"/>
          <w:sz w:val="22"/>
          <w:szCs w:val="22"/>
        </w:rPr>
        <w:t xml:space="preserve"> der europäischen Medtech-Branche</w:t>
      </w:r>
      <w:r>
        <w:rPr>
          <w:rFonts w:ascii="NMText" w:hAnsi="NMText" w:cs="Arial"/>
          <w:sz w:val="22"/>
          <w:szCs w:val="22"/>
        </w:rPr>
        <w:t>!</w:t>
      </w:r>
      <w:r w:rsidR="00AC353D">
        <w:rPr>
          <w:rFonts w:ascii="NMText" w:hAnsi="NMText" w:cs="Arial"/>
          <w:sz w:val="22"/>
          <w:szCs w:val="22"/>
        </w:rPr>
        <w:t xml:space="preserve"> Freuen Sie sich auf </w:t>
      </w:r>
      <w:r w:rsidR="007F2D15" w:rsidRPr="00AC353D">
        <w:rPr>
          <w:rFonts w:ascii="NMText" w:hAnsi="NMText" w:cs="Arial"/>
          <w:b/>
          <w:bCs/>
          <w:sz w:val="22"/>
          <w:szCs w:val="22"/>
        </w:rPr>
        <w:t xml:space="preserve">mehr als 950 Aussteller </w:t>
      </w:r>
      <w:r w:rsidR="007F2D15">
        <w:rPr>
          <w:rFonts w:ascii="NMText" w:hAnsi="NMText" w:cs="Arial"/>
          <w:sz w:val="22"/>
          <w:szCs w:val="22"/>
        </w:rPr>
        <w:t xml:space="preserve">aus </w:t>
      </w:r>
      <w:r w:rsidR="00205ED4">
        <w:rPr>
          <w:rFonts w:ascii="NMText" w:hAnsi="NMText" w:cs="Arial"/>
          <w:sz w:val="22"/>
          <w:szCs w:val="22"/>
        </w:rPr>
        <w:t>aller</w:t>
      </w:r>
      <w:r w:rsidR="007F2D15">
        <w:rPr>
          <w:rFonts w:ascii="NMText" w:hAnsi="NMText" w:cs="Arial"/>
          <w:sz w:val="22"/>
          <w:szCs w:val="22"/>
        </w:rPr>
        <w:t xml:space="preserve"> Welt sowie </w:t>
      </w:r>
      <w:r w:rsidR="00AC353D">
        <w:rPr>
          <w:rFonts w:ascii="NMText" w:hAnsi="NMText" w:cs="Arial"/>
          <w:sz w:val="22"/>
          <w:szCs w:val="22"/>
        </w:rPr>
        <w:t xml:space="preserve">ein </w:t>
      </w:r>
      <w:r w:rsidR="00E736F4">
        <w:rPr>
          <w:rFonts w:ascii="NMText" w:hAnsi="NMText" w:cs="Arial"/>
          <w:sz w:val="22"/>
          <w:szCs w:val="22"/>
        </w:rPr>
        <w:t>u</w:t>
      </w:r>
      <w:r w:rsidR="00E736F4" w:rsidRPr="00331FC8">
        <w:rPr>
          <w:rFonts w:ascii="NMText" w:hAnsi="NMText" w:cs="Arial"/>
          <w:sz w:val="22"/>
          <w:szCs w:val="22"/>
        </w:rPr>
        <w:t xml:space="preserve">mfangreiches Forenprogramm mit </w:t>
      </w:r>
      <w:r w:rsidR="00E736F4" w:rsidRPr="00AC353D">
        <w:rPr>
          <w:rFonts w:ascii="NMText" w:hAnsi="NMText" w:cs="Arial"/>
          <w:b/>
          <w:bCs/>
          <w:sz w:val="22"/>
          <w:szCs w:val="22"/>
        </w:rPr>
        <w:t>über 400 Sessions in sechs offenen Foren</w:t>
      </w:r>
      <w:r w:rsidR="007F2D15">
        <w:rPr>
          <w:rFonts w:ascii="NMText" w:hAnsi="NMText" w:cs="Arial"/>
          <w:sz w:val="22"/>
          <w:szCs w:val="22"/>
        </w:rPr>
        <w:t>.</w:t>
      </w:r>
    </w:p>
    <w:p w14:paraId="2D24F73F" w14:textId="77777777" w:rsidR="007F2D15" w:rsidRDefault="007F2D15" w:rsidP="00E736F4">
      <w:pPr>
        <w:rPr>
          <w:rFonts w:ascii="NMText" w:hAnsi="NMText" w:cs="Arial"/>
          <w:sz w:val="22"/>
          <w:szCs w:val="22"/>
        </w:rPr>
      </w:pPr>
    </w:p>
    <w:p w14:paraId="0B2C573E" w14:textId="77777777" w:rsidR="00B47150" w:rsidRDefault="00B47150" w:rsidP="00E736F4">
      <w:pPr>
        <w:rPr>
          <w:rFonts w:ascii="NMText" w:hAnsi="NMText" w:cs="Arial"/>
          <w:sz w:val="22"/>
          <w:szCs w:val="22"/>
        </w:rPr>
      </w:pPr>
    </w:p>
    <w:p w14:paraId="7E71F39A" w14:textId="034212BA" w:rsidR="00AC353D" w:rsidRDefault="00AC353D" w:rsidP="007F2D15">
      <w:pPr>
        <w:jc w:val="center"/>
        <w:rPr>
          <w:rFonts w:ascii="NMText" w:hAnsi="NMText"/>
          <w:b/>
          <w:sz w:val="22"/>
          <w:szCs w:val="22"/>
        </w:rPr>
      </w:pPr>
      <w:r>
        <w:rPr>
          <w:rFonts w:ascii="NMText" w:hAnsi="NMText" w:cs="Arial"/>
          <w:sz w:val="22"/>
          <w:szCs w:val="22"/>
        </w:rPr>
        <w:t xml:space="preserve">Ihr </w:t>
      </w:r>
      <w:r w:rsidRPr="002710CA">
        <w:rPr>
          <w:rFonts w:ascii="NMText" w:hAnsi="NMText"/>
          <w:b/>
          <w:sz w:val="22"/>
          <w:szCs w:val="22"/>
        </w:rPr>
        <w:t xml:space="preserve">Gutschein-Code </w:t>
      </w:r>
      <w:r>
        <w:rPr>
          <w:rFonts w:ascii="NMText" w:hAnsi="NMText"/>
          <w:sz w:val="22"/>
          <w:szCs w:val="22"/>
        </w:rPr>
        <w:t>für einen kostenfreien Zugang lautet:</w:t>
      </w:r>
      <w:r w:rsidR="007F2D15">
        <w:rPr>
          <w:rFonts w:ascii="NMText" w:hAnsi="NMText"/>
          <w:b/>
          <w:sz w:val="22"/>
          <w:szCs w:val="22"/>
        </w:rPr>
        <w:t xml:space="preserve"> </w:t>
      </w:r>
      <w:r w:rsidR="00B47150">
        <w:rPr>
          <w:rFonts w:ascii="NMText" w:hAnsi="NMText"/>
          <w:b/>
          <w:sz w:val="22"/>
          <w:szCs w:val="22"/>
        </w:rPr>
        <w:t>XXXXXX</w:t>
      </w:r>
    </w:p>
    <w:p w14:paraId="749B52AE" w14:textId="77777777" w:rsidR="00AC353D" w:rsidRDefault="00AC353D" w:rsidP="00AC353D">
      <w:pPr>
        <w:rPr>
          <w:rFonts w:ascii="NMText" w:hAnsi="NMText"/>
          <w:b/>
          <w:sz w:val="22"/>
          <w:szCs w:val="22"/>
        </w:rPr>
      </w:pPr>
    </w:p>
    <w:p w14:paraId="05BFC13E" w14:textId="51077B66" w:rsidR="00AC353D" w:rsidRDefault="00AC353D" w:rsidP="00AC353D">
      <w:pPr>
        <w:jc w:val="center"/>
        <w:rPr>
          <w:rFonts w:ascii="NMText" w:hAnsi="NMText"/>
          <w:b/>
          <w:sz w:val="22"/>
          <w:szCs w:val="22"/>
        </w:rPr>
      </w:pPr>
      <w:r>
        <w:rPr>
          <w:rFonts w:ascii="NMText" w:hAnsi="NMText"/>
          <w:b/>
          <w:sz w:val="22"/>
          <w:szCs w:val="22"/>
        </w:rPr>
        <w:t xml:space="preserve">Hier </w:t>
      </w:r>
      <w:r w:rsidR="0050240A">
        <w:rPr>
          <w:rFonts w:ascii="NMText" w:hAnsi="NMText"/>
          <w:b/>
          <w:sz w:val="22"/>
          <w:szCs w:val="22"/>
        </w:rPr>
        <w:t xml:space="preserve">registrieren/einloggen und </w:t>
      </w:r>
      <w:r>
        <w:rPr>
          <w:rFonts w:ascii="NMText" w:hAnsi="NMText"/>
          <w:b/>
          <w:sz w:val="22"/>
          <w:szCs w:val="22"/>
        </w:rPr>
        <w:t>Ticket-Gutschein einlösen:</w:t>
      </w:r>
    </w:p>
    <w:p w14:paraId="1C098F5D" w14:textId="33F3436E" w:rsidR="0050240A" w:rsidRPr="007A269E" w:rsidRDefault="0050240A" w:rsidP="00AC353D">
      <w:pPr>
        <w:jc w:val="center"/>
        <w:rPr>
          <w:rFonts w:ascii="NMText" w:hAnsi="NMText" w:cs="Arial"/>
          <w:sz w:val="22"/>
          <w:szCs w:val="22"/>
        </w:rPr>
      </w:pPr>
      <w:r w:rsidRPr="0050240A">
        <w:rPr>
          <w:rFonts w:ascii="NMText" w:hAnsi="NMText" w:cs="Arial"/>
          <w:sz w:val="22"/>
          <w:szCs w:val="22"/>
        </w:rPr>
        <w:t>https://www.medteclive.com/de/tickets</w:t>
      </w:r>
    </w:p>
    <w:p w14:paraId="0B9C18D9" w14:textId="77777777" w:rsidR="00AC353D" w:rsidRDefault="00AC353D" w:rsidP="00E736F4">
      <w:pPr>
        <w:rPr>
          <w:rFonts w:ascii="NMText" w:hAnsi="NMText" w:cs="Arial"/>
          <w:sz w:val="22"/>
          <w:szCs w:val="22"/>
        </w:rPr>
      </w:pPr>
    </w:p>
    <w:p w14:paraId="7A9B3491" w14:textId="77777777" w:rsidR="00E736F4" w:rsidRPr="00481886" w:rsidRDefault="00E736F4" w:rsidP="00E736F4">
      <w:pPr>
        <w:rPr>
          <w:rFonts w:ascii="NMText" w:hAnsi="NMText" w:cs="Arial"/>
          <w:sz w:val="22"/>
          <w:szCs w:val="22"/>
        </w:rPr>
      </w:pPr>
    </w:p>
    <w:p w14:paraId="2F3C9B6F" w14:textId="77777777" w:rsidR="00E736F4" w:rsidRPr="00481886" w:rsidRDefault="00E736F4" w:rsidP="00E736F4">
      <w:pPr>
        <w:rPr>
          <w:rFonts w:ascii="NMText" w:hAnsi="NMText"/>
          <w:sz w:val="22"/>
        </w:rPr>
      </w:pPr>
      <w:r w:rsidRPr="00481886">
        <w:rPr>
          <w:rFonts w:ascii="NMText" w:hAnsi="NMText"/>
          <w:sz w:val="22"/>
        </w:rPr>
        <w:t>Besuchen Sie uns auf unserem Messestand:</w:t>
      </w:r>
    </w:p>
    <w:p w14:paraId="4323B56F" w14:textId="77777777" w:rsidR="00E736F4" w:rsidRPr="00481886" w:rsidRDefault="00E736F4" w:rsidP="00E736F4">
      <w:pPr>
        <w:pStyle w:val="Textkrper3"/>
        <w:tabs>
          <w:tab w:val="left" w:pos="8364"/>
        </w:tabs>
        <w:spacing w:line="276" w:lineRule="auto"/>
        <w:ind w:right="368"/>
        <w:jc w:val="left"/>
        <w:rPr>
          <w:rFonts w:ascii="NMText" w:hAnsi="NMText"/>
        </w:rPr>
      </w:pPr>
    </w:p>
    <w:p w14:paraId="4BF4416F" w14:textId="77777777" w:rsidR="00E736F4" w:rsidRPr="00481886" w:rsidRDefault="00E736F4" w:rsidP="00E736F4">
      <w:pPr>
        <w:pStyle w:val="Textkrper3"/>
        <w:tabs>
          <w:tab w:val="left" w:pos="8364"/>
        </w:tabs>
        <w:spacing w:line="276" w:lineRule="auto"/>
        <w:ind w:right="368"/>
        <w:jc w:val="center"/>
        <w:rPr>
          <w:rFonts w:ascii="NMText" w:hAnsi="NMText"/>
          <w:b/>
          <w:i/>
          <w:highlight w:val="yellow"/>
        </w:rPr>
      </w:pPr>
      <w:r w:rsidRPr="00481886">
        <w:rPr>
          <w:rFonts w:ascii="NMText" w:hAnsi="NMText"/>
          <w:b/>
          <w:i/>
          <w:highlight w:val="yellow"/>
        </w:rPr>
        <w:t>Halle X</w:t>
      </w:r>
    </w:p>
    <w:p w14:paraId="747F1E8E" w14:textId="77777777" w:rsidR="00E736F4" w:rsidRPr="00481886" w:rsidRDefault="00E736F4" w:rsidP="00E736F4">
      <w:pPr>
        <w:pStyle w:val="Textkrper3"/>
        <w:tabs>
          <w:tab w:val="left" w:pos="8364"/>
        </w:tabs>
        <w:spacing w:line="276" w:lineRule="auto"/>
        <w:ind w:right="368"/>
        <w:jc w:val="center"/>
        <w:rPr>
          <w:rFonts w:ascii="NMText" w:hAnsi="NMText"/>
          <w:b/>
          <w:i/>
        </w:rPr>
      </w:pPr>
      <w:r w:rsidRPr="00481886">
        <w:rPr>
          <w:rFonts w:ascii="NMText" w:hAnsi="NMText"/>
          <w:b/>
          <w:i/>
          <w:highlight w:val="yellow"/>
        </w:rPr>
        <w:t>Stand X-XXX</w:t>
      </w:r>
    </w:p>
    <w:p w14:paraId="74616C37" w14:textId="77777777" w:rsidR="00E736F4" w:rsidRPr="00481886" w:rsidRDefault="00E736F4" w:rsidP="00E736F4">
      <w:pPr>
        <w:spacing w:line="276" w:lineRule="auto"/>
        <w:ind w:right="227"/>
        <w:rPr>
          <w:rFonts w:ascii="NMText" w:hAnsi="NMText"/>
          <w:sz w:val="22"/>
        </w:rPr>
      </w:pPr>
    </w:p>
    <w:p w14:paraId="58816234" w14:textId="77777777" w:rsidR="00E736F4" w:rsidRPr="00481886" w:rsidRDefault="00E736F4" w:rsidP="00E736F4">
      <w:pPr>
        <w:spacing w:line="276" w:lineRule="auto"/>
        <w:ind w:right="2069"/>
        <w:jc w:val="both"/>
        <w:rPr>
          <w:rFonts w:ascii="NMText" w:hAnsi="NMText"/>
          <w:sz w:val="22"/>
        </w:rPr>
      </w:pPr>
    </w:p>
    <w:p w14:paraId="76A15834" w14:textId="77777777" w:rsidR="00E736F4" w:rsidRPr="00481886" w:rsidRDefault="00E736F4" w:rsidP="00E736F4">
      <w:pPr>
        <w:rPr>
          <w:rFonts w:ascii="NMText" w:hAnsi="NMText"/>
          <w:sz w:val="22"/>
        </w:rPr>
      </w:pPr>
      <w:r w:rsidRPr="00481886">
        <w:rPr>
          <w:rFonts w:ascii="NMText" w:hAnsi="NMText"/>
          <w:sz w:val="22"/>
        </w:rPr>
        <w:t>Mit freundlichen Grüßen</w:t>
      </w:r>
      <w:bookmarkEnd w:id="0"/>
    </w:p>
    <w:p w14:paraId="26C1B1A3" w14:textId="77777777" w:rsidR="00E736F4" w:rsidRPr="00481886" w:rsidRDefault="00E736F4" w:rsidP="00E736F4">
      <w:pPr>
        <w:rPr>
          <w:rFonts w:ascii="NMText" w:hAnsi="NMText"/>
          <w:sz w:val="22"/>
        </w:rPr>
      </w:pPr>
    </w:p>
    <w:p w14:paraId="6FC87FAC" w14:textId="4AE02EE7" w:rsidR="00E736F4" w:rsidRPr="00331FC8" w:rsidRDefault="00E736F4" w:rsidP="00E736F4">
      <w:pPr>
        <w:rPr>
          <w:rFonts w:ascii="NMText" w:hAnsi="NMText"/>
          <w:i/>
          <w:sz w:val="22"/>
        </w:rPr>
      </w:pPr>
      <w:r w:rsidRPr="00AC353D">
        <w:rPr>
          <w:rFonts w:ascii="NMText" w:hAnsi="NMText"/>
          <w:i/>
          <w:sz w:val="22"/>
          <w:highlight w:val="yellow"/>
        </w:rPr>
        <w:t xml:space="preserve">Signatur </w:t>
      </w:r>
    </w:p>
    <w:p w14:paraId="79D6D1EE" w14:textId="77777777" w:rsidR="00E736F4" w:rsidRPr="00481886" w:rsidRDefault="00E736F4" w:rsidP="00E736F4">
      <w:pPr>
        <w:rPr>
          <w:rFonts w:ascii="NMText" w:hAnsi="NMText"/>
        </w:rPr>
      </w:pPr>
    </w:p>
    <w:p w14:paraId="6591B350" w14:textId="77777777" w:rsidR="006B142F" w:rsidRPr="008C266D" w:rsidRDefault="006B142F" w:rsidP="00BB6ED8"/>
    <w:p w14:paraId="2198FE93" w14:textId="77777777" w:rsidR="006B142F" w:rsidRDefault="006B142F" w:rsidP="00BB6ED8"/>
    <w:p w14:paraId="1E49621F" w14:textId="77777777" w:rsidR="0066370C" w:rsidRPr="00CE2336" w:rsidRDefault="0066370C" w:rsidP="00BB6ED8"/>
    <w:sectPr w:rsidR="0066370C" w:rsidRPr="00CE2336" w:rsidSect="0066370C">
      <w:headerReference w:type="default" r:id="rId10"/>
      <w:headerReference w:type="first" r:id="rId11"/>
      <w:footerReference w:type="first" r:id="rId12"/>
      <w:pgSz w:w="11906" w:h="16838" w:code="9"/>
      <w:pgMar w:top="2552" w:right="3119" w:bottom="1247" w:left="1134" w:header="567" w:footer="397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94B8B3" w14:textId="77777777" w:rsidR="00CE1F4C" w:rsidRDefault="00CE1F4C">
      <w:r>
        <w:separator/>
      </w:r>
    </w:p>
  </w:endnote>
  <w:endnote w:type="continuationSeparator" w:id="0">
    <w:p w14:paraId="33E0BA9A" w14:textId="77777777" w:rsidR="00CE1F4C" w:rsidRDefault="00CE1F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man 10cpi">
    <w:altName w:val="Cambria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NMHead Offc">
    <w:panose1 w:val="00000000000000000000"/>
    <w:charset w:val="00"/>
    <w:family w:val="auto"/>
    <w:pitch w:val="variable"/>
    <w:sig w:usb0="A00000FF" w:usb1="0000206B" w:usb2="00000000" w:usb3="00000000" w:csb0="00000093" w:csb1="00000000"/>
    <w:embedRegular r:id="rId1" w:fontKey="{64B47752-AC3D-40CF-93A9-CE20256E25F5}"/>
    <w:embedBold r:id="rId2" w:fontKey="{912B71DF-4664-43FE-BBEB-F9F4ACE63F52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926E6883-0A7B-4B58-B9A4-35382B1A6C40}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MText">
    <w:panose1 w:val="00000000000000000000"/>
    <w:charset w:val="00"/>
    <w:family w:val="auto"/>
    <w:pitch w:val="variable"/>
    <w:sig w:usb0="A00000FF" w:usb1="0000206B" w:usb2="00000000" w:usb3="00000000" w:csb0="00000093" w:csb1="00000000"/>
    <w:embedRegular r:id="rId4" w:fontKey="{C2B4E00F-CA28-498D-A3E2-353458AB028B}"/>
    <w:embedBold r:id="rId5" w:fontKey="{7A4337F1-FFF8-4387-B468-AADA260C6A61}"/>
    <w:embedItalic r:id="rId6" w:fontKey="{B60727C6-631A-418D-878A-513B6411AE9C}"/>
    <w:embedBoldItalic r:id="rId7" w:fontKey="{475E2AA8-40D1-4E69-A623-162D73076DEE}"/>
  </w:font>
  <w:font w:name="NMText Offc">
    <w:panose1 w:val="00000000000000000000"/>
    <w:charset w:val="00"/>
    <w:family w:val="auto"/>
    <w:pitch w:val="variable"/>
    <w:sig w:usb0="A00000FF" w:usb1="0000206B" w:usb2="00000000" w:usb3="00000000" w:csb0="00000093" w:csb1="00000000"/>
    <w:embedBold r:id="rId8" w:fontKey="{B24E594B-3FDA-43BA-B1A9-DF27B483E69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F4214F64-C895-4A83-883C-1CF01BB4B45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0" w:fontKey="{793461F1-9667-4B46-9D07-AC00A907D29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3FE930" w14:textId="77777777" w:rsidR="00477663" w:rsidRDefault="00477663" w:rsidP="00BB6ED8"/>
  <w:p w14:paraId="77E1BBAA" w14:textId="77777777" w:rsidR="00FE7F73" w:rsidRDefault="00FE7F7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F6E0D9" w14:textId="77777777" w:rsidR="00CE1F4C" w:rsidRDefault="00CE1F4C">
      <w:r>
        <w:separator/>
      </w:r>
    </w:p>
  </w:footnote>
  <w:footnote w:type="continuationSeparator" w:id="0">
    <w:p w14:paraId="1C6EC8BF" w14:textId="77777777" w:rsidR="00CE1F4C" w:rsidRDefault="00CE1F4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1B4C34" w14:textId="77777777" w:rsidR="005D110C" w:rsidRDefault="002F54FB">
    <w:pPr>
      <w:pStyle w:val="Kopfzeile"/>
    </w:pPr>
    <w:r>
      <w:rPr>
        <w:noProof/>
      </w:rPr>
      <w:drawing>
        <wp:anchor distT="0" distB="0" distL="114300" distR="114300" simplePos="0" relativeHeight="251665408" behindDoc="1" locked="0" layoutInCell="1" allowOverlap="1" wp14:anchorId="1327838D" wp14:editId="6DEE7DAE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0000" cy="10699200"/>
          <wp:effectExtent l="0" t="0" r="0" b="0"/>
          <wp:wrapNone/>
          <wp:docPr id="621518897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21518897" name="Grafik 621518897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9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F77924" w14:textId="77777777" w:rsidR="005D110C" w:rsidRDefault="002F54FB">
    <w:pPr>
      <w:pStyle w:val="Kopfzeile"/>
    </w:pPr>
    <w:r>
      <w:rPr>
        <w:noProof/>
      </w:rPr>
      <w:drawing>
        <wp:anchor distT="0" distB="0" distL="114300" distR="114300" simplePos="0" relativeHeight="251663360" behindDoc="1" locked="0" layoutInCell="1" allowOverlap="1" wp14:anchorId="715864A9" wp14:editId="671A8953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0000" cy="10699200"/>
          <wp:effectExtent l="0" t="0" r="0" b="0"/>
          <wp:wrapNone/>
          <wp:docPr id="1292813967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92813967" name="Grafik 1292813967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9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FEE7A2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2B87E1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A2CC0F5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69764B7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BE670D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C92733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C802B1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F522E5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AAACFE2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A441C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3EAB5AFD"/>
    <w:multiLevelType w:val="hybridMultilevel"/>
    <w:tmpl w:val="B6C8C916"/>
    <w:lvl w:ilvl="0" w:tplc="597A04E4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D0C07E2"/>
    <w:multiLevelType w:val="hybridMultilevel"/>
    <w:tmpl w:val="1AB86286"/>
    <w:lvl w:ilvl="0" w:tplc="E25ECCE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2B068C3"/>
    <w:multiLevelType w:val="singleLevel"/>
    <w:tmpl w:val="04070003"/>
    <w:lvl w:ilvl="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 w15:restartNumberingAfterBreak="0">
    <w:nsid w:val="66AB0811"/>
    <w:multiLevelType w:val="singleLevel"/>
    <w:tmpl w:val="C28E7AF8"/>
    <w:lvl w:ilvl="0">
      <w:start w:val="1"/>
      <w:numFmt w:val="bullet"/>
      <w:pStyle w:val="Unterberschrif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</w:abstractNum>
  <w:abstractNum w:abstractNumId="14" w15:restartNumberingAfterBreak="0">
    <w:nsid w:val="74E66CC7"/>
    <w:multiLevelType w:val="multilevel"/>
    <w:tmpl w:val="B6C8C916"/>
    <w:lvl w:ilvl="0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955138523">
    <w:abstractNumId w:val="13"/>
  </w:num>
  <w:num w:numId="2" w16cid:durableId="1209612029">
    <w:abstractNumId w:val="12"/>
  </w:num>
  <w:num w:numId="3" w16cid:durableId="1569656034">
    <w:abstractNumId w:val="10"/>
  </w:num>
  <w:num w:numId="4" w16cid:durableId="1757631064">
    <w:abstractNumId w:val="14"/>
  </w:num>
  <w:num w:numId="5" w16cid:durableId="2005281385">
    <w:abstractNumId w:val="11"/>
  </w:num>
  <w:num w:numId="6" w16cid:durableId="1469399031">
    <w:abstractNumId w:val="9"/>
  </w:num>
  <w:num w:numId="7" w16cid:durableId="1232351401">
    <w:abstractNumId w:val="7"/>
  </w:num>
  <w:num w:numId="8" w16cid:durableId="1903322431">
    <w:abstractNumId w:val="6"/>
  </w:num>
  <w:num w:numId="9" w16cid:durableId="2022851371">
    <w:abstractNumId w:val="5"/>
  </w:num>
  <w:num w:numId="10" w16cid:durableId="2135098939">
    <w:abstractNumId w:val="4"/>
  </w:num>
  <w:num w:numId="11" w16cid:durableId="689721381">
    <w:abstractNumId w:val="8"/>
  </w:num>
  <w:num w:numId="12" w16cid:durableId="1461655939">
    <w:abstractNumId w:val="3"/>
  </w:num>
  <w:num w:numId="13" w16cid:durableId="294062592">
    <w:abstractNumId w:val="2"/>
  </w:num>
  <w:num w:numId="14" w16cid:durableId="7415617">
    <w:abstractNumId w:val="1"/>
  </w:num>
  <w:num w:numId="15" w16cid:durableId="2440686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36F4"/>
    <w:rsid w:val="00034BBA"/>
    <w:rsid w:val="000801FB"/>
    <w:rsid w:val="00097FCF"/>
    <w:rsid w:val="000B1178"/>
    <w:rsid w:val="000C7F10"/>
    <w:rsid w:val="000F1461"/>
    <w:rsid w:val="000F35CA"/>
    <w:rsid w:val="000F6109"/>
    <w:rsid w:val="00103CA9"/>
    <w:rsid w:val="001069AE"/>
    <w:rsid w:val="00117860"/>
    <w:rsid w:val="00144031"/>
    <w:rsid w:val="00181A01"/>
    <w:rsid w:val="001B548A"/>
    <w:rsid w:val="00205ED4"/>
    <w:rsid w:val="00214678"/>
    <w:rsid w:val="00232423"/>
    <w:rsid w:val="0027070A"/>
    <w:rsid w:val="002B7E21"/>
    <w:rsid w:val="002C7DFB"/>
    <w:rsid w:val="002D1505"/>
    <w:rsid w:val="002D31CA"/>
    <w:rsid w:val="002E6DE9"/>
    <w:rsid w:val="002F54FB"/>
    <w:rsid w:val="003048AC"/>
    <w:rsid w:val="00305BA1"/>
    <w:rsid w:val="00316281"/>
    <w:rsid w:val="00361E92"/>
    <w:rsid w:val="00363749"/>
    <w:rsid w:val="003E548F"/>
    <w:rsid w:val="00477663"/>
    <w:rsid w:val="00485933"/>
    <w:rsid w:val="004B0BBE"/>
    <w:rsid w:val="004E5520"/>
    <w:rsid w:val="0050240A"/>
    <w:rsid w:val="00530602"/>
    <w:rsid w:val="00543E4F"/>
    <w:rsid w:val="00565D2F"/>
    <w:rsid w:val="005A6CAC"/>
    <w:rsid w:val="005C160F"/>
    <w:rsid w:val="005D110C"/>
    <w:rsid w:val="005E3996"/>
    <w:rsid w:val="0061322C"/>
    <w:rsid w:val="006357B7"/>
    <w:rsid w:val="0065218E"/>
    <w:rsid w:val="00652220"/>
    <w:rsid w:val="0065224C"/>
    <w:rsid w:val="0066370C"/>
    <w:rsid w:val="00663A12"/>
    <w:rsid w:val="00670B8C"/>
    <w:rsid w:val="006853BA"/>
    <w:rsid w:val="006A0E07"/>
    <w:rsid w:val="006A3F7E"/>
    <w:rsid w:val="006A4659"/>
    <w:rsid w:val="006B142F"/>
    <w:rsid w:val="006D32C5"/>
    <w:rsid w:val="00703C53"/>
    <w:rsid w:val="0072450E"/>
    <w:rsid w:val="007364CE"/>
    <w:rsid w:val="00745AF7"/>
    <w:rsid w:val="0075189E"/>
    <w:rsid w:val="00753F16"/>
    <w:rsid w:val="00784531"/>
    <w:rsid w:val="007D4104"/>
    <w:rsid w:val="007F2D15"/>
    <w:rsid w:val="0082069F"/>
    <w:rsid w:val="00822169"/>
    <w:rsid w:val="00827AAA"/>
    <w:rsid w:val="008337E3"/>
    <w:rsid w:val="008451D8"/>
    <w:rsid w:val="0085195E"/>
    <w:rsid w:val="008542C6"/>
    <w:rsid w:val="00860847"/>
    <w:rsid w:val="008609DE"/>
    <w:rsid w:val="00873FA0"/>
    <w:rsid w:val="0089279B"/>
    <w:rsid w:val="008B28E3"/>
    <w:rsid w:val="008B5061"/>
    <w:rsid w:val="008C266D"/>
    <w:rsid w:val="00937BB6"/>
    <w:rsid w:val="0095508D"/>
    <w:rsid w:val="00967FA3"/>
    <w:rsid w:val="00973998"/>
    <w:rsid w:val="009B5E7D"/>
    <w:rsid w:val="009C6A0E"/>
    <w:rsid w:val="009D5445"/>
    <w:rsid w:val="009D6913"/>
    <w:rsid w:val="009D6B1E"/>
    <w:rsid w:val="009E46CA"/>
    <w:rsid w:val="009E5F55"/>
    <w:rsid w:val="00A03B38"/>
    <w:rsid w:val="00A10B62"/>
    <w:rsid w:val="00A159D6"/>
    <w:rsid w:val="00A43136"/>
    <w:rsid w:val="00AA3BB0"/>
    <w:rsid w:val="00AB3B09"/>
    <w:rsid w:val="00AC160F"/>
    <w:rsid w:val="00AC353D"/>
    <w:rsid w:val="00AD71F4"/>
    <w:rsid w:val="00AF0111"/>
    <w:rsid w:val="00AF1FDE"/>
    <w:rsid w:val="00B049F9"/>
    <w:rsid w:val="00B22806"/>
    <w:rsid w:val="00B47150"/>
    <w:rsid w:val="00B74F79"/>
    <w:rsid w:val="00B90F92"/>
    <w:rsid w:val="00BB6ED8"/>
    <w:rsid w:val="00BC15CD"/>
    <w:rsid w:val="00BE7EAC"/>
    <w:rsid w:val="00BF372F"/>
    <w:rsid w:val="00C03F10"/>
    <w:rsid w:val="00C36BA0"/>
    <w:rsid w:val="00C371FB"/>
    <w:rsid w:val="00C44A6B"/>
    <w:rsid w:val="00C92B51"/>
    <w:rsid w:val="00C92F2E"/>
    <w:rsid w:val="00CC2F31"/>
    <w:rsid w:val="00CC51ED"/>
    <w:rsid w:val="00CE1F4C"/>
    <w:rsid w:val="00CE2336"/>
    <w:rsid w:val="00CE4E93"/>
    <w:rsid w:val="00CF4BE5"/>
    <w:rsid w:val="00D30B65"/>
    <w:rsid w:val="00D3790B"/>
    <w:rsid w:val="00D86B50"/>
    <w:rsid w:val="00E15B45"/>
    <w:rsid w:val="00E17CBD"/>
    <w:rsid w:val="00E23714"/>
    <w:rsid w:val="00E52778"/>
    <w:rsid w:val="00E577ED"/>
    <w:rsid w:val="00E736F4"/>
    <w:rsid w:val="00E75BB2"/>
    <w:rsid w:val="00E774E7"/>
    <w:rsid w:val="00E80F17"/>
    <w:rsid w:val="00E83C11"/>
    <w:rsid w:val="00ED6735"/>
    <w:rsid w:val="00EF5496"/>
    <w:rsid w:val="00F52434"/>
    <w:rsid w:val="00F63AC9"/>
    <w:rsid w:val="00F65658"/>
    <w:rsid w:val="00F6662F"/>
    <w:rsid w:val="00F74F47"/>
    <w:rsid w:val="00F83B1A"/>
    <w:rsid w:val="00FA6279"/>
    <w:rsid w:val="00FC020B"/>
    <w:rsid w:val="00FC1246"/>
    <w:rsid w:val="00FE4FBA"/>
    <w:rsid w:val="00FE7F73"/>
    <w:rsid w:val="00FF4F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888DD0B"/>
  <w15:docId w15:val="{DB183023-AC64-4EA2-93B5-8FB6C2E27F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736F4"/>
    <w:rPr>
      <w:rFonts w:ascii="Roman 10cpi" w:hAnsi="Roman 10cpi"/>
    </w:rPr>
  </w:style>
  <w:style w:type="paragraph" w:styleId="berschrift1">
    <w:name w:val="heading 1"/>
    <w:basedOn w:val="Standard"/>
    <w:next w:val="Standard"/>
    <w:autoRedefine/>
    <w:qFormat/>
    <w:rsid w:val="00822169"/>
    <w:pPr>
      <w:keepNext/>
      <w:spacing w:line="360" w:lineRule="exact"/>
      <w:ind w:right="1701"/>
      <w:outlineLvl w:val="0"/>
    </w:pPr>
    <w:rPr>
      <w:rFonts w:ascii="NMHead Offc" w:hAnsi="NMHead Offc"/>
      <w:b/>
      <w:bCs/>
      <w:sz w:val="28"/>
      <w:szCs w:val="24"/>
    </w:rPr>
  </w:style>
  <w:style w:type="paragraph" w:styleId="berschrift2">
    <w:name w:val="heading 2"/>
    <w:basedOn w:val="Standard"/>
    <w:next w:val="Standard"/>
    <w:qFormat/>
    <w:rsid w:val="00822169"/>
    <w:pPr>
      <w:keepNext/>
      <w:spacing w:line="320" w:lineRule="atLeast"/>
      <w:ind w:right="17"/>
      <w:outlineLvl w:val="1"/>
    </w:pPr>
    <w:rPr>
      <w:b/>
      <w:bCs/>
      <w:spacing w:val="4"/>
    </w:rPr>
  </w:style>
  <w:style w:type="paragraph" w:styleId="berschrift3">
    <w:name w:val="heading 3"/>
    <w:basedOn w:val="Standard"/>
    <w:next w:val="Standard"/>
    <w:autoRedefine/>
    <w:qFormat/>
    <w:rsid w:val="00822169"/>
    <w:pPr>
      <w:keepNext/>
      <w:tabs>
        <w:tab w:val="right" w:pos="7371"/>
      </w:tabs>
      <w:spacing w:line="300" w:lineRule="atLeast"/>
      <w:ind w:right="1134"/>
      <w:outlineLvl w:val="2"/>
    </w:pPr>
    <w:rPr>
      <w:rFonts w:ascii="NMHead Offc" w:hAnsi="NMHead Offc"/>
      <w:b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rPr>
      <w:b/>
      <w:bCs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Hyperlink">
    <w:name w:val="Hyperlink"/>
    <w:uiPriority w:val="99"/>
    <w:rPr>
      <w:color w:val="0000FF"/>
      <w:u w:val="single"/>
    </w:rPr>
  </w:style>
  <w:style w:type="character" w:styleId="Seitenzahl">
    <w:name w:val="page number"/>
    <w:basedOn w:val="Absatz-Standardschriftart"/>
  </w:style>
  <w:style w:type="paragraph" w:customStyle="1" w:styleId="berschrift">
    <w:name w:val="Überschrift"/>
    <w:basedOn w:val="Standard"/>
    <w:next w:val="Standard"/>
    <w:pPr>
      <w:spacing w:line="400" w:lineRule="exact"/>
      <w:ind w:right="17"/>
    </w:pPr>
    <w:rPr>
      <w:b/>
      <w:bCs/>
      <w:sz w:val="28"/>
      <w:szCs w:val="28"/>
    </w:rPr>
  </w:style>
  <w:style w:type="paragraph" w:customStyle="1" w:styleId="Unterberschrift">
    <w:name w:val="Unterüberschrift"/>
    <w:basedOn w:val="Standard"/>
    <w:next w:val="Standard"/>
    <w:autoRedefine/>
    <w:qFormat/>
    <w:rsid w:val="00BB6ED8"/>
    <w:pPr>
      <w:numPr>
        <w:numId w:val="1"/>
      </w:numPr>
      <w:spacing w:after="60" w:line="360" w:lineRule="atLeast"/>
      <w:ind w:left="357" w:right="17" w:hanging="357"/>
    </w:pPr>
    <w:rPr>
      <w:rFonts w:ascii="NMHead Offc" w:hAnsi="NMHead Offc"/>
      <w:b/>
      <w:bCs/>
    </w:rPr>
  </w:style>
  <w:style w:type="paragraph" w:customStyle="1" w:styleId="Zusammenfassung">
    <w:name w:val="Zusammenfassung"/>
    <w:basedOn w:val="Standard"/>
    <w:next w:val="Standard"/>
    <w:pPr>
      <w:spacing w:line="320" w:lineRule="atLeast"/>
      <w:ind w:right="17"/>
    </w:pPr>
    <w:rPr>
      <w:b/>
      <w:bCs/>
    </w:rPr>
  </w:style>
  <w:style w:type="paragraph" w:customStyle="1" w:styleId="Textberschrift">
    <w:name w:val="Textüberschrift"/>
    <w:basedOn w:val="Standard"/>
    <w:next w:val="Standard"/>
    <w:rPr>
      <w:b/>
      <w:bCs/>
    </w:rPr>
  </w:style>
  <w:style w:type="character" w:customStyle="1" w:styleId="PresseDatum">
    <w:name w:val="PresseDatum"/>
    <w:rPr>
      <w:sz w:val="16"/>
      <w:szCs w:val="16"/>
    </w:rPr>
  </w:style>
  <w:style w:type="paragraph" w:styleId="Sprechblasentext">
    <w:name w:val="Balloon Text"/>
    <w:basedOn w:val="Standard"/>
    <w:link w:val="SprechblasentextZchn"/>
    <w:rsid w:val="00B90F9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B90F92"/>
    <w:rPr>
      <w:rFonts w:ascii="Tahoma" w:hAnsi="Tahoma" w:cs="Tahoma"/>
      <w:sz w:val="16"/>
      <w:szCs w:val="16"/>
    </w:rPr>
  </w:style>
  <w:style w:type="character" w:styleId="BesuchterLink">
    <w:name w:val="FollowedHyperlink"/>
    <w:basedOn w:val="Absatz-Standardschriftart"/>
    <w:rsid w:val="00C92F2E"/>
    <w:rPr>
      <w:color w:val="969FFB" w:themeColor="followedHyperlink"/>
      <w:u w:val="single"/>
    </w:rPr>
  </w:style>
  <w:style w:type="paragraph" w:styleId="Titel">
    <w:name w:val="Title"/>
    <w:next w:val="Standard"/>
    <w:link w:val="TitelZchn"/>
    <w:autoRedefine/>
    <w:qFormat/>
    <w:rsid w:val="00BB6ED8"/>
    <w:pPr>
      <w:spacing w:after="120" w:line="360" w:lineRule="auto"/>
    </w:pPr>
    <w:rPr>
      <w:rFonts w:ascii="NMHead Offc" w:hAnsi="NMHead Offc" w:cs="Arial"/>
      <w:bCs/>
      <w:caps/>
      <w:sz w:val="32"/>
      <w:szCs w:val="22"/>
    </w:rPr>
  </w:style>
  <w:style w:type="character" w:customStyle="1" w:styleId="TitelZchn">
    <w:name w:val="Titel Zchn"/>
    <w:basedOn w:val="Absatz-Standardschriftart"/>
    <w:link w:val="Titel"/>
    <w:rsid w:val="00BB6ED8"/>
    <w:rPr>
      <w:rFonts w:ascii="NMHead Offc" w:hAnsi="NMHead Offc" w:cs="Arial"/>
      <w:bCs/>
      <w:caps/>
      <w:sz w:val="32"/>
      <w:szCs w:val="22"/>
    </w:rPr>
  </w:style>
  <w:style w:type="paragraph" w:styleId="Untertitel">
    <w:name w:val="Subtitle"/>
    <w:basedOn w:val="Standard"/>
    <w:next w:val="Standard"/>
    <w:link w:val="UntertitelZchn"/>
    <w:autoRedefine/>
    <w:qFormat/>
    <w:rsid w:val="000B1178"/>
    <w:pPr>
      <w:numPr>
        <w:ilvl w:val="1"/>
      </w:numPr>
      <w:spacing w:after="160"/>
    </w:pPr>
    <w:rPr>
      <w:rFonts w:eastAsiaTheme="minorEastAsia" w:cstheme="minorBidi"/>
      <w:color w:val="5A5A5A" w:themeColor="text1" w:themeTint="A5"/>
      <w:spacing w:val="15"/>
    </w:rPr>
  </w:style>
  <w:style w:type="character" w:customStyle="1" w:styleId="UntertitelZchn">
    <w:name w:val="Untertitel Zchn"/>
    <w:basedOn w:val="Absatz-Standardschriftart"/>
    <w:link w:val="Untertitel"/>
    <w:rsid w:val="000B1178"/>
    <w:rPr>
      <w:rFonts w:ascii="NMText" w:eastAsiaTheme="minorEastAsia" w:hAnsi="NMText" w:cstheme="minorBidi"/>
      <w:color w:val="5A5A5A" w:themeColor="text1" w:themeTint="A5"/>
      <w:spacing w:val="15"/>
      <w:szCs w:val="22"/>
    </w:rPr>
  </w:style>
  <w:style w:type="character" w:styleId="Fett">
    <w:name w:val="Strong"/>
    <w:basedOn w:val="Absatz-Standardschriftart"/>
    <w:qFormat/>
    <w:rsid w:val="00BB6ED8"/>
    <w:rPr>
      <w:rFonts w:ascii="NMText Offc" w:hAnsi="NMText Offc"/>
      <w:b/>
      <w:i w:val="0"/>
    </w:rPr>
  </w:style>
  <w:style w:type="character" w:styleId="Hervorhebung">
    <w:name w:val="Emphasis"/>
    <w:basedOn w:val="Absatz-Standardschriftart"/>
    <w:qFormat/>
    <w:rsid w:val="000B1178"/>
    <w:rPr>
      <w:rFonts w:ascii="NMText" w:hAnsi="NMText"/>
      <w:b w:val="0"/>
      <w:i/>
      <w:iCs/>
    </w:rPr>
  </w:style>
  <w:style w:type="paragraph" w:styleId="KeinLeerraum">
    <w:name w:val="No Spacing"/>
    <w:uiPriority w:val="1"/>
    <w:qFormat/>
    <w:rsid w:val="00C371FB"/>
    <w:pPr>
      <w:jc w:val="both"/>
    </w:pPr>
    <w:rPr>
      <w:rFonts w:ascii="NMText" w:hAnsi="NMText" w:cs="Arial"/>
      <w:szCs w:val="22"/>
    </w:rPr>
  </w:style>
  <w:style w:type="character" w:styleId="SchwacheHervorhebung">
    <w:name w:val="Subtle Emphasis"/>
    <w:basedOn w:val="Absatz-Standardschriftart"/>
    <w:uiPriority w:val="19"/>
    <w:qFormat/>
    <w:rsid w:val="00C371FB"/>
    <w:rPr>
      <w:i/>
      <w:iCs/>
      <w:color w:val="404040" w:themeColor="text1" w:themeTint="BF"/>
    </w:rPr>
  </w:style>
  <w:style w:type="character" w:styleId="IntensiveHervorhebung">
    <w:name w:val="Intense Emphasis"/>
    <w:basedOn w:val="Absatz-Standardschriftart"/>
    <w:uiPriority w:val="21"/>
    <w:qFormat/>
    <w:rsid w:val="00C371FB"/>
    <w:rPr>
      <w:i/>
      <w:iCs/>
      <w:color w:val="73BE32" w:themeColor="accent1"/>
    </w:rPr>
  </w:style>
  <w:style w:type="paragraph" w:styleId="Zitat">
    <w:name w:val="Quote"/>
    <w:basedOn w:val="Standard"/>
    <w:next w:val="Standard"/>
    <w:link w:val="ZitatZchn"/>
    <w:uiPriority w:val="29"/>
    <w:qFormat/>
    <w:rsid w:val="00C371FB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C371FB"/>
    <w:rPr>
      <w:rFonts w:ascii="NMText" w:hAnsi="NMText" w:cs="Arial"/>
      <w:i/>
      <w:iCs/>
      <w:color w:val="404040" w:themeColor="text1" w:themeTint="BF"/>
      <w:szCs w:val="22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C371FB"/>
    <w:pPr>
      <w:pBdr>
        <w:top w:val="single" w:sz="4" w:space="10" w:color="73BE32" w:themeColor="accent1"/>
        <w:bottom w:val="single" w:sz="4" w:space="10" w:color="73BE32" w:themeColor="accent1"/>
      </w:pBdr>
      <w:spacing w:before="360" w:after="360"/>
      <w:ind w:left="864" w:right="864"/>
      <w:jc w:val="center"/>
    </w:pPr>
    <w:rPr>
      <w:i/>
      <w:iCs/>
      <w:color w:val="73BE32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C371FB"/>
    <w:rPr>
      <w:rFonts w:ascii="NMText" w:hAnsi="NMText" w:cs="Arial"/>
      <w:i/>
      <w:iCs/>
      <w:color w:val="73BE32" w:themeColor="accent1"/>
      <w:szCs w:val="22"/>
    </w:rPr>
  </w:style>
  <w:style w:type="paragraph" w:styleId="Listenabsatz">
    <w:name w:val="List Paragraph"/>
    <w:basedOn w:val="Standard"/>
    <w:uiPriority w:val="34"/>
    <w:qFormat/>
    <w:rsid w:val="00C371FB"/>
    <w:pPr>
      <w:ind w:left="720"/>
      <w:contextualSpacing/>
    </w:pPr>
  </w:style>
  <w:style w:type="paragraph" w:styleId="Datum">
    <w:name w:val="Date"/>
    <w:basedOn w:val="Standard"/>
    <w:next w:val="Standard"/>
    <w:link w:val="DatumZchn"/>
    <w:rsid w:val="00C371FB"/>
  </w:style>
  <w:style w:type="character" w:customStyle="1" w:styleId="DatumZchn">
    <w:name w:val="Datum Zchn"/>
    <w:basedOn w:val="Absatz-Standardschriftart"/>
    <w:link w:val="Datum"/>
    <w:rsid w:val="00C371FB"/>
    <w:rPr>
      <w:rFonts w:ascii="NMText" w:hAnsi="NMText" w:cs="Arial"/>
      <w:szCs w:val="22"/>
    </w:rPr>
  </w:style>
  <w:style w:type="paragraph" w:customStyle="1" w:styleId="MonatJahr">
    <w:name w:val="Monat Jahr"/>
    <w:basedOn w:val="Standard"/>
    <w:next w:val="Standard"/>
    <w:autoRedefine/>
    <w:qFormat/>
    <w:rsid w:val="006B142F"/>
    <w:pPr>
      <w:tabs>
        <w:tab w:val="right" w:pos="7371"/>
      </w:tabs>
      <w:spacing w:line="360" w:lineRule="exact"/>
    </w:pPr>
    <w:rPr>
      <w:bCs/>
    </w:rPr>
  </w:style>
  <w:style w:type="character" w:styleId="Platzhaltertext">
    <w:name w:val="Placeholder Text"/>
    <w:basedOn w:val="Absatz-Standardschriftart"/>
    <w:uiPriority w:val="99"/>
    <w:semiHidden/>
    <w:rsid w:val="00822169"/>
    <w:rPr>
      <w:color w:val="666666"/>
    </w:rPr>
  </w:style>
  <w:style w:type="paragraph" w:styleId="Textkrper3">
    <w:name w:val="Body Text 3"/>
    <w:basedOn w:val="Standard"/>
    <w:link w:val="Textkrper3Zchn"/>
    <w:rsid w:val="00E736F4"/>
    <w:pPr>
      <w:ind w:right="2069"/>
      <w:jc w:val="both"/>
    </w:pPr>
    <w:rPr>
      <w:rFonts w:ascii="Arial" w:hAnsi="Arial"/>
      <w:sz w:val="22"/>
    </w:rPr>
  </w:style>
  <w:style w:type="character" w:customStyle="1" w:styleId="Textkrper3Zchn">
    <w:name w:val="Textkörper 3 Zchn"/>
    <w:basedOn w:val="Absatz-Standardschriftart"/>
    <w:link w:val="Textkrper3"/>
    <w:rsid w:val="00E736F4"/>
    <w:rPr>
      <w:rFonts w:ascii="Arial" w:hAnsi="Arial"/>
      <w:sz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0240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029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36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svg"/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https://nuernbergmesse.sharepoint.com/sites/branding/general/Word-Vorlagen/Fachmessen-Briefb&#246;gen/MedtecLIVE%202026%20Briefbogen-Vorlage.dotx" TargetMode="External"/></Relationships>
</file>

<file path=word/theme/theme1.xml><?xml version="1.0" encoding="utf-8"?>
<a:theme xmlns:a="http://schemas.openxmlformats.org/drawingml/2006/main" name="Larissa">
  <a:themeElements>
    <a:clrScheme name="MedtecLIVE Word">
      <a:dk1>
        <a:sysClr val="windowText" lastClr="000000"/>
      </a:dk1>
      <a:lt1>
        <a:srgbClr val="FFFFFF"/>
      </a:lt1>
      <a:dk2>
        <a:srgbClr val="616161"/>
      </a:dk2>
      <a:lt2>
        <a:srgbClr val="EBEBEB"/>
      </a:lt2>
      <a:accent1>
        <a:srgbClr val="73BE32"/>
      </a:accent1>
      <a:accent2>
        <a:srgbClr val="078377"/>
      </a:accent2>
      <a:accent3>
        <a:srgbClr val="DAE1E5"/>
      </a:accent3>
      <a:accent4>
        <a:srgbClr val="5B6770"/>
      </a:accent4>
      <a:accent5>
        <a:srgbClr val="616161"/>
      </a:accent5>
      <a:accent6>
        <a:srgbClr val="EBEBEB"/>
      </a:accent6>
      <a:hlink>
        <a:srgbClr val="515FFA"/>
      </a:hlink>
      <a:folHlink>
        <a:srgbClr val="969FFB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B36D362DBD5194392BF4C2532B36FE1" ma:contentTypeVersion="4" ma:contentTypeDescription="Ein neues Dokument erstellen." ma:contentTypeScope="" ma:versionID="7f17a5a22d3991abf2de236bde8b208f">
  <xsd:schema xmlns:xsd="http://www.w3.org/2001/XMLSchema" xmlns:xs="http://www.w3.org/2001/XMLSchema" xmlns:p="http://schemas.microsoft.com/office/2006/metadata/properties" xmlns:ns2="6a44d800-a54a-49d6-b500-8fed4e1d2282" targetNamespace="http://schemas.microsoft.com/office/2006/metadata/properties" ma:root="true" ma:fieldsID="b752348fe85ff3e1617157771cc49c46" ns2:_="">
    <xsd:import namespace="6a44d800-a54a-49d6-b500-8fed4e1d228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44d800-a54a-49d6-b500-8fed4e1d22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1B0C924-34D1-46B5-A6D6-F945D3DAD02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9642C1D-A6A3-4F66-B48A-95639AFCC84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C15DB98-422C-4064-96FB-217C1E57FBB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a44d800-a54a-49d6-b500-8fed4e1d228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MedtecLIVE%202026%20Briefbogen-Vorlage</Template>
  <TotalTime>0</TotalTime>
  <Pages>1</Pages>
  <Words>143</Words>
  <Characters>908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Hauptüberschrift</vt:lpstr>
    </vt:vector>
  </TitlesOfParts>
  <Company>NürnbergMesse GmbH</Company>
  <LinksUpToDate>false</LinksUpToDate>
  <CharactersWithSpaces>1049</CharactersWithSpaces>
  <SharedDoc>false</SharedDoc>
  <HLinks>
    <vt:vector size="6" baseType="variant">
      <vt:variant>
        <vt:i4>393334</vt:i4>
      </vt:variant>
      <vt:variant>
        <vt:i4>12</vt:i4>
      </vt:variant>
      <vt:variant>
        <vt:i4>0</vt:i4>
      </vt:variant>
      <vt:variant>
        <vt:i4>5</vt:i4>
      </vt:variant>
      <vt:variant>
        <vt:lpwstr>mailto:lisa.winter@nuernbergmesse.de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Hauptüberschrift</dc:title>
  <dc:creator>Katharina Klett</dc:creator>
  <cp:lastModifiedBy>Katharina Klett</cp:lastModifiedBy>
  <cp:revision>5</cp:revision>
  <cp:lastPrinted>2009-10-23T14:11:00Z</cp:lastPrinted>
  <dcterms:created xsi:type="dcterms:W3CDTF">2026-02-05T10:40:00Z</dcterms:created>
  <dcterms:modified xsi:type="dcterms:W3CDTF">2026-02-05T18:05:00Z</dcterms:modified>
  <cp:contentStatus>Monat + Jahr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0x0101001B36D362DBD5194392BF4C2532B36FE1</vt:lpwstr>
  </property>
</Properties>
</file>